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79FEEC42" w14:textId="210634DB" w:rsidR="004C5D07" w:rsidRDefault="002127F0" w:rsidP="004C5D07">
      <w:pPr>
        <w:tabs>
          <w:tab w:val="left" w:pos="993"/>
          <w:tab w:val="left" w:pos="1134"/>
        </w:tabs>
        <w:rPr>
          <w:rFonts w:cs="Arial"/>
        </w:rPr>
      </w:pPr>
      <w:r>
        <w:rPr>
          <w:rFonts w:cs="Arial"/>
        </w:rPr>
        <w:t xml:space="preserve">Številka: </w:t>
      </w:r>
      <w:r w:rsidR="006D2FB1">
        <w:rPr>
          <w:rFonts w:cs="Arial"/>
        </w:rPr>
        <w:tab/>
      </w:r>
      <w:r w:rsidR="004C5D07">
        <w:rPr>
          <w:rFonts w:cs="Arial"/>
        </w:rPr>
        <w:t>4301-0027/2023</w:t>
      </w:r>
    </w:p>
    <w:p w14:paraId="43BAABA5" w14:textId="6D61D858" w:rsidR="004C5D07" w:rsidRDefault="006D2FB1" w:rsidP="004C5D07">
      <w:pPr>
        <w:tabs>
          <w:tab w:val="left" w:pos="993"/>
          <w:tab w:val="left" w:pos="1134"/>
        </w:tabs>
        <w:rPr>
          <w:rFonts w:cs="Arial"/>
        </w:rPr>
      </w:pPr>
      <w:r>
        <w:rPr>
          <w:rFonts w:cs="Arial"/>
        </w:rPr>
        <w:t>JN BR:</w:t>
      </w:r>
      <w:r>
        <w:rPr>
          <w:rFonts w:cs="Arial"/>
        </w:rPr>
        <w:tab/>
      </w:r>
      <w:r w:rsidR="004C5D07">
        <w:rPr>
          <w:rFonts w:cs="Arial"/>
        </w:rPr>
        <w:t>2023-195</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C2E0C">
        <w:rPr>
          <w:rFonts w:ascii="Arial" w:hAnsi="Arial" w:cs="Arial"/>
          <w:sz w:val="22"/>
          <w:szCs w:val="22"/>
        </w:rPr>
      </w:r>
      <w:r w:rsidR="000C2E0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B6606" w14:textId="77777777" w:rsidR="000C2E0C" w:rsidRDefault="000C2E0C">
      <w:r>
        <w:separator/>
      </w:r>
    </w:p>
  </w:endnote>
  <w:endnote w:type="continuationSeparator" w:id="0">
    <w:p w14:paraId="4BE2857E" w14:textId="77777777" w:rsidR="000C2E0C" w:rsidRDefault="000C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4BDEBC1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F7D4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F7D4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408E152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CF7D4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CF7D4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D6A46" w14:textId="77777777" w:rsidR="000C2E0C" w:rsidRDefault="000C2E0C">
      <w:r>
        <w:separator/>
      </w:r>
    </w:p>
  </w:footnote>
  <w:footnote w:type="continuationSeparator" w:id="0">
    <w:p w14:paraId="165290F0" w14:textId="77777777" w:rsidR="000C2E0C" w:rsidRDefault="000C2E0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bookmarkStart w:id="3" w:name="_GoBack"/>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bookmarkEnd w:id="3"/>
          <w:r w:rsidR="008D7259">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4D85"/>
    <w:rsid w:val="00895F3B"/>
    <w:rsid w:val="008977A9"/>
    <w:rsid w:val="008A05A3"/>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5F60"/>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8186E6E2-7BF1-466F-BDCF-939AF894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TotalTime>
  <Pages>2</Pages>
  <Words>605</Words>
  <Characters>3451</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15</cp:revision>
  <cp:lastPrinted>2023-06-15T10:19:00Z</cp:lastPrinted>
  <dcterms:created xsi:type="dcterms:W3CDTF">2018-08-07T08:37:00Z</dcterms:created>
  <dcterms:modified xsi:type="dcterms:W3CDTF">2023-07-26T16:22:00Z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